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Edinburgh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Edinburgh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Edinburgh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Edinburgh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Edinburgh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12.3%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Edinburgh South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71.4% </w:t>
      </w:r>
      <w:r w:rsidRPr="004747BF">
        <w:rPr>
          <w:rFonts w:ascii="Libre Franklin Light" w:eastAsia="Times New Roman" w:hAnsi="Libre Franklin Light" w:cs="Calibri Light"/>
        </w:rPr>
        <w:t xml:space="preserve">of those respondents classified as PGSI 8+ in Edinburgh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Edinburgh South is estimated to be </w:t>
      </w:r>
      <w:r w:rsidRPr="00773DF7">
        <w:rPr>
          <w:rFonts w:ascii="Libre Franklin Light" w:eastAsia="Times New Roman" w:hAnsi="Libre Franklin Light" w:cs="Calibri Light"/>
          <w:b/>
          <w:bCs/>
          <w:color w:val="C45911" w:themeColor="accent2" w:themeShade="BF"/>
        </w:rPr>
        <w:t xml:space="preserve">£1,235,179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Edinburgh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Edinburgh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12.3%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Edinburgh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Edinburgh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dinburgh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Edinburgh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dinburgh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Edinburgh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Edinburgh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71.4%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dinburgh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Edinburgh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Edinburgh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Edinburgh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76.2%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Edinburgh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Edinburgh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Edinburgh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£1,235,179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Edinburgh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£20,119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£416,073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£29,806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£8,383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£15,369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£745,429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£1,235,179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Edinburgh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Edinburgh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28.7%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Edinburgh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Edinburgh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28.7%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Edinburgh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Edinburgh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Edinburgh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7.3%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Edinburgh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Edinburgh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8760654-3B8F-402C-81C4-51B8A943398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